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91B" w:rsidRDefault="00DA291B" w:rsidP="006D7188">
      <w:pPr>
        <w:pStyle w:val="Heading1"/>
        <w:rPr>
          <w:b/>
          <w:lang w:val="ru-RU"/>
        </w:rPr>
      </w:pPr>
    </w:p>
    <w:p w:rsidR="00DA291B" w:rsidRDefault="00DA291B" w:rsidP="006D7188">
      <w:pPr>
        <w:framePr w:hSpace="141" w:wrap="around" w:vAnchor="text" w:hAnchor="page" w:x="6016" w:y="1"/>
        <w:rPr>
          <w:noProof/>
        </w:rPr>
      </w:pPr>
      <w:r w:rsidRPr="00455193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DA291B" w:rsidRDefault="00DA291B" w:rsidP="006D7188">
      <w:pPr>
        <w:jc w:val="center"/>
        <w:rPr>
          <w:rFonts w:cs="Tahoma"/>
          <w:b/>
          <w:sz w:val="28"/>
          <w:szCs w:val="28"/>
        </w:rPr>
      </w:pPr>
    </w:p>
    <w:p w:rsidR="00DA291B" w:rsidRDefault="00DA291B" w:rsidP="006D7188">
      <w:pPr>
        <w:jc w:val="center"/>
        <w:rPr>
          <w:rFonts w:cs="Tahoma"/>
          <w:b/>
          <w:sz w:val="28"/>
          <w:szCs w:val="28"/>
        </w:rPr>
      </w:pPr>
    </w:p>
    <w:p w:rsidR="00DA291B" w:rsidRDefault="00DA291B" w:rsidP="006D7188">
      <w:pPr>
        <w:jc w:val="center"/>
        <w:rPr>
          <w:rFonts w:cs="Tahoma"/>
          <w:b/>
          <w:sz w:val="28"/>
          <w:szCs w:val="28"/>
        </w:rPr>
      </w:pPr>
    </w:p>
    <w:p w:rsidR="00DA291B" w:rsidRDefault="00DA291B" w:rsidP="006D7188">
      <w:pPr>
        <w:jc w:val="center"/>
        <w:rPr>
          <w:rFonts w:cs="Tahoma"/>
          <w:b/>
          <w:sz w:val="28"/>
          <w:szCs w:val="28"/>
        </w:rPr>
      </w:pPr>
    </w:p>
    <w:p w:rsidR="00DA291B" w:rsidRDefault="00DA291B" w:rsidP="006D7188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DA291B" w:rsidRDefault="00DA291B" w:rsidP="006D7188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DA291B" w:rsidRDefault="00DA291B" w:rsidP="006D7188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DA291B" w:rsidRDefault="00DA291B" w:rsidP="006D7188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DA291B" w:rsidRDefault="00DA291B" w:rsidP="006D7188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DA291B" w:rsidRPr="0039378D" w:rsidRDefault="00DA291B" w:rsidP="006D7188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DA291B" w:rsidRDefault="00DA291B" w:rsidP="006D7188"/>
    <w:p w:rsidR="00DA291B" w:rsidRPr="0039378D" w:rsidRDefault="00DA291B" w:rsidP="006D7188">
      <w:pPr>
        <w:rPr>
          <w:sz w:val="28"/>
          <w:szCs w:val="28"/>
        </w:rPr>
      </w:pPr>
      <w:r>
        <w:rPr>
          <w:sz w:val="28"/>
          <w:szCs w:val="28"/>
          <w:lang w:val="ru-RU"/>
        </w:rPr>
        <w:t>17   травня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145</w:t>
      </w:r>
      <w:r w:rsidRPr="0039378D">
        <w:rPr>
          <w:sz w:val="28"/>
          <w:szCs w:val="28"/>
        </w:rPr>
        <w:t xml:space="preserve">-к </w:t>
      </w:r>
    </w:p>
    <w:p w:rsidR="00DA291B" w:rsidRPr="0039378D" w:rsidRDefault="00DA291B" w:rsidP="006D7188">
      <w:pPr>
        <w:rPr>
          <w:b/>
        </w:rPr>
      </w:pPr>
    </w:p>
    <w:p w:rsidR="00DA291B" w:rsidRDefault="00DA291B" w:rsidP="006D7188">
      <w:pPr>
        <w:jc w:val="center"/>
        <w:rPr>
          <w:b/>
          <w:sz w:val="28"/>
        </w:rPr>
      </w:pPr>
    </w:p>
    <w:p w:rsidR="00DA291B" w:rsidRPr="005B6AF9" w:rsidRDefault="00DA291B" w:rsidP="006D7188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 відпустки Бахчеван Т.Д.</w:t>
      </w:r>
    </w:p>
    <w:p w:rsidR="00DA291B" w:rsidRDefault="00DA291B" w:rsidP="006D7188">
      <w:pPr>
        <w:jc w:val="center"/>
        <w:rPr>
          <w:sz w:val="28"/>
        </w:rPr>
      </w:pPr>
    </w:p>
    <w:p w:rsidR="00DA291B" w:rsidRPr="001B36F7" w:rsidRDefault="00DA291B" w:rsidP="006D7188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пункту 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статті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»,розглянувши  заяву</w:t>
      </w:r>
      <w:r w:rsidRPr="00F7795B">
        <w:rPr>
          <w:sz w:val="28"/>
          <w:szCs w:val="28"/>
        </w:rPr>
        <w:t xml:space="preserve"> </w:t>
      </w:r>
      <w:r>
        <w:rPr>
          <w:sz w:val="28"/>
          <w:szCs w:val="28"/>
        </w:rPr>
        <w:t>Бахчеван Т.Д.</w:t>
      </w:r>
      <w:r w:rsidRPr="001B36F7">
        <w:rPr>
          <w:sz w:val="28"/>
          <w:szCs w:val="28"/>
        </w:rPr>
        <w:t>:</w:t>
      </w:r>
    </w:p>
    <w:p w:rsidR="00DA291B" w:rsidRDefault="00DA291B" w:rsidP="00B37417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>Надати   Бахчеван Тетяні Дмитрівні,  першому заступнику</w:t>
      </w:r>
      <w:r w:rsidRPr="00F7795B">
        <w:t xml:space="preserve"> </w:t>
      </w:r>
      <w:r w:rsidRPr="00CB684E">
        <w:t>Арцизько</w:t>
      </w:r>
      <w:r>
        <w:t>го</w:t>
      </w:r>
      <w:r w:rsidRPr="00CB684E">
        <w:t xml:space="preserve"> місько</w:t>
      </w:r>
      <w:r>
        <w:t>го</w:t>
      </w:r>
      <w:r w:rsidRPr="00F7795B">
        <w:t xml:space="preserve"> </w:t>
      </w:r>
      <w:r>
        <w:t>голови, частину щорічної основної  відпустки</w:t>
      </w:r>
      <w:r w:rsidRPr="00F7795B">
        <w:t xml:space="preserve"> </w:t>
      </w:r>
      <w:r>
        <w:t>тривалістю</w:t>
      </w:r>
      <w:r w:rsidRPr="00F7795B">
        <w:t xml:space="preserve"> </w:t>
      </w:r>
      <w:r>
        <w:t>15 календарних днів</w:t>
      </w:r>
      <w:r w:rsidRPr="00F7795B">
        <w:t xml:space="preserve"> </w:t>
      </w:r>
      <w:r w:rsidRPr="00F7795B">
        <w:rPr>
          <w:highlight w:val="black"/>
        </w:rPr>
        <w:t>з 27 травня  2021 року по 10 червня 2021 року включно,  за період роботи з  26 листопада 2020 по 25 листопада 2021 року.</w:t>
      </w:r>
      <w:r>
        <w:t xml:space="preserve"> </w:t>
      </w:r>
    </w:p>
    <w:p w:rsidR="00DA291B" w:rsidRPr="005B6AF9" w:rsidRDefault="00DA291B" w:rsidP="006D7188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DA291B" w:rsidRPr="0039378D" w:rsidRDefault="00DA291B" w:rsidP="006D7188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міської ради Стоянову О.П.</w:t>
      </w:r>
    </w:p>
    <w:p w:rsidR="00DA291B" w:rsidRPr="0039378D" w:rsidRDefault="00DA291B" w:rsidP="006D7188">
      <w:pPr>
        <w:pStyle w:val="Heading2"/>
      </w:pPr>
    </w:p>
    <w:p w:rsidR="00DA291B" w:rsidRPr="000917CC" w:rsidRDefault="00DA291B" w:rsidP="006D7188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DA291B" w:rsidRDefault="00DA291B" w:rsidP="006D7188">
      <w:pPr>
        <w:pStyle w:val="Heading2"/>
      </w:pPr>
    </w:p>
    <w:p w:rsidR="00DA291B" w:rsidRDefault="00DA291B" w:rsidP="006D7188">
      <w:pPr>
        <w:pStyle w:val="Heading2"/>
      </w:pPr>
    </w:p>
    <w:p w:rsidR="00DA291B" w:rsidRDefault="00DA291B" w:rsidP="006D7188">
      <w:pPr>
        <w:pStyle w:val="Heading2"/>
      </w:pPr>
      <w:r>
        <w:t>З розпорядженням ознайомлений</w:t>
      </w:r>
      <w:r>
        <w:tab/>
        <w:t>_____________    Бахчеван Т.Д.</w:t>
      </w:r>
    </w:p>
    <w:p w:rsidR="00DA291B" w:rsidRPr="002D6B80" w:rsidRDefault="00DA291B" w:rsidP="006D7188">
      <w:pPr>
        <w:rPr>
          <w:u w:val="single"/>
        </w:rPr>
      </w:pPr>
    </w:p>
    <w:p w:rsidR="00DA291B" w:rsidRDefault="00DA291B" w:rsidP="006D7188"/>
    <w:p w:rsidR="00DA291B" w:rsidRDefault="00DA291B" w:rsidP="006D7188"/>
    <w:p w:rsidR="00DA291B" w:rsidRDefault="00DA291B" w:rsidP="006D7188"/>
    <w:p w:rsidR="00DA291B" w:rsidRDefault="00DA291B" w:rsidP="006D7188"/>
    <w:p w:rsidR="00DA291B" w:rsidRDefault="00DA291B" w:rsidP="006D7188"/>
    <w:p w:rsidR="00DA291B" w:rsidRDefault="00DA291B" w:rsidP="006D7188"/>
    <w:p w:rsidR="00DA291B" w:rsidRDefault="00DA291B" w:rsidP="006D7188">
      <w:bookmarkStart w:id="0" w:name="_GoBack"/>
      <w:bookmarkEnd w:id="0"/>
    </w:p>
    <w:p w:rsidR="00DA291B" w:rsidRDefault="00DA291B" w:rsidP="006D7188"/>
    <w:p w:rsidR="00DA291B" w:rsidRDefault="00DA291B" w:rsidP="006D7188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291B" w:rsidRPr="00E96A52" w:rsidRDefault="00DA291B" w:rsidP="006D7188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DA291B" w:rsidRPr="00E96A52" w:rsidRDefault="00DA291B" w:rsidP="006D7188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17 травня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145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DA291B" w:rsidRDefault="00DA291B" w:rsidP="006D7188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291B" w:rsidRPr="000A696E" w:rsidRDefault="00DA291B" w:rsidP="006D7188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щорічної основної відпустки Бахчеван Т.Д.</w:t>
      </w:r>
      <w:r w:rsidRPr="000A696E">
        <w:rPr>
          <w:sz w:val="28"/>
          <w:szCs w:val="28"/>
        </w:rPr>
        <w:t>»</w:t>
      </w:r>
    </w:p>
    <w:p w:rsidR="00DA291B" w:rsidRPr="00A84420" w:rsidRDefault="00DA291B" w:rsidP="006D7188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291B" w:rsidRPr="00CF77D5" w:rsidRDefault="00DA291B" w:rsidP="006D718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A291B" w:rsidRPr="00E05F39" w:rsidRDefault="00DA291B" w:rsidP="006D718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DA291B" w:rsidRPr="00E05F39" w:rsidRDefault="00DA291B" w:rsidP="006D7188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DA291B" w:rsidRPr="00E05F39" w:rsidRDefault="00DA291B" w:rsidP="006D7188">
      <w:pPr>
        <w:rPr>
          <w:b/>
          <w:sz w:val="28"/>
          <w:szCs w:val="28"/>
        </w:rPr>
      </w:pPr>
    </w:p>
    <w:p w:rsidR="00DA291B" w:rsidRDefault="00DA291B" w:rsidP="006D7188">
      <w:pPr>
        <w:rPr>
          <w:sz w:val="28"/>
          <w:szCs w:val="28"/>
        </w:rPr>
      </w:pPr>
    </w:p>
    <w:p w:rsidR="00DA291B" w:rsidRPr="00E05F39" w:rsidRDefault="00DA291B" w:rsidP="006D7188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DA291B" w:rsidRPr="00E05F39" w:rsidRDefault="00DA291B" w:rsidP="006D7188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DA291B" w:rsidRPr="00E05F39" w:rsidRDefault="00DA291B" w:rsidP="006D7188">
      <w:pPr>
        <w:rPr>
          <w:sz w:val="28"/>
          <w:szCs w:val="28"/>
        </w:rPr>
      </w:pPr>
    </w:p>
    <w:p w:rsidR="00DA291B" w:rsidRDefault="00DA291B" w:rsidP="006D7188">
      <w:pPr>
        <w:rPr>
          <w:sz w:val="28"/>
          <w:szCs w:val="28"/>
        </w:rPr>
      </w:pPr>
    </w:p>
    <w:p w:rsidR="00DA291B" w:rsidRDefault="00DA291B" w:rsidP="006D7188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DA291B" w:rsidRPr="00E05F39" w:rsidRDefault="00DA291B" w:rsidP="006D7188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DA291B" w:rsidRPr="00E05F39" w:rsidRDefault="00DA291B" w:rsidP="006D7188">
      <w:pPr>
        <w:rPr>
          <w:sz w:val="28"/>
          <w:szCs w:val="28"/>
        </w:rPr>
      </w:pPr>
    </w:p>
    <w:p w:rsidR="00DA291B" w:rsidRDefault="00DA291B" w:rsidP="006D7188"/>
    <w:p w:rsidR="00DA291B" w:rsidRDefault="00DA291B" w:rsidP="006D7188"/>
    <w:p w:rsidR="00DA291B" w:rsidRPr="00BD73DB" w:rsidRDefault="00DA291B" w:rsidP="006D7188">
      <w:pPr>
        <w:rPr>
          <w:lang w:val="ru-RU"/>
        </w:rPr>
      </w:pPr>
    </w:p>
    <w:p w:rsidR="00DA291B" w:rsidRDefault="00DA291B"/>
    <w:p w:rsidR="00DA291B" w:rsidRDefault="00DA291B"/>
    <w:p w:rsidR="00DA291B" w:rsidRPr="006D7188" w:rsidRDefault="00DA291B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sectPr w:rsidR="00DA291B" w:rsidRPr="006D7188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7188"/>
    <w:rsid w:val="000917CC"/>
    <w:rsid w:val="000A696E"/>
    <w:rsid w:val="001B36F7"/>
    <w:rsid w:val="001F17F6"/>
    <w:rsid w:val="002D6B80"/>
    <w:rsid w:val="002E52AA"/>
    <w:rsid w:val="003010A8"/>
    <w:rsid w:val="0039378D"/>
    <w:rsid w:val="00455193"/>
    <w:rsid w:val="00494139"/>
    <w:rsid w:val="004C6CC1"/>
    <w:rsid w:val="0059497B"/>
    <w:rsid w:val="005B6AF9"/>
    <w:rsid w:val="005E4AE2"/>
    <w:rsid w:val="006D7188"/>
    <w:rsid w:val="007735AB"/>
    <w:rsid w:val="009618B2"/>
    <w:rsid w:val="00984B7E"/>
    <w:rsid w:val="00A84420"/>
    <w:rsid w:val="00B37417"/>
    <w:rsid w:val="00B90181"/>
    <w:rsid w:val="00BD73DB"/>
    <w:rsid w:val="00C51316"/>
    <w:rsid w:val="00CB684E"/>
    <w:rsid w:val="00CF77D5"/>
    <w:rsid w:val="00DA291B"/>
    <w:rsid w:val="00E05F39"/>
    <w:rsid w:val="00E96A52"/>
    <w:rsid w:val="00F7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188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7188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D7188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7188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D7188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D7188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7188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D718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D7188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6D7188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6D7188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6D71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D7188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D71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7188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2</Pages>
  <Words>237</Words>
  <Characters>1351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2021-05-21T07:49:00Z</cp:lastPrinted>
  <dcterms:created xsi:type="dcterms:W3CDTF">2021-05-14T09:12:00Z</dcterms:created>
  <dcterms:modified xsi:type="dcterms:W3CDTF">2022-01-11T10:33:00Z</dcterms:modified>
</cp:coreProperties>
</file>